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6663EF87" w:rsidR="00267CD3" w:rsidRPr="0090056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900563">
        <w:rPr>
          <w:b/>
          <w:noProof/>
          <w:sz w:val="24"/>
          <w:lang w:val="sv-SE"/>
        </w:rPr>
        <w:t>3GPP TSG-SA5 Meeting #1</w:t>
      </w:r>
      <w:r w:rsidR="00900563">
        <w:rPr>
          <w:rFonts w:hint="eastAsia"/>
          <w:b/>
          <w:noProof/>
          <w:sz w:val="24"/>
          <w:lang w:val="sv-SE" w:eastAsia="zh-CN"/>
        </w:rPr>
        <w:t>60</w:t>
      </w:r>
      <w:r w:rsidRPr="00900563">
        <w:rPr>
          <w:b/>
          <w:i/>
          <w:noProof/>
          <w:sz w:val="24"/>
          <w:lang w:val="sv-SE"/>
        </w:rPr>
        <w:t xml:space="preserve"> </w:t>
      </w:r>
      <w:r w:rsidRPr="00900563">
        <w:rPr>
          <w:b/>
          <w:i/>
          <w:noProof/>
          <w:sz w:val="28"/>
          <w:lang w:val="sv-SE"/>
        </w:rPr>
        <w:tab/>
        <w:t>S5-</w:t>
      </w:r>
      <w:r w:rsidR="00566353" w:rsidRPr="00900563">
        <w:rPr>
          <w:b/>
          <w:i/>
          <w:noProof/>
          <w:sz w:val="28"/>
          <w:lang w:val="sv-SE"/>
        </w:rPr>
        <w:t>2</w:t>
      </w:r>
      <w:r w:rsidR="00566353" w:rsidRPr="00900563">
        <w:rPr>
          <w:rFonts w:hint="eastAsia"/>
          <w:b/>
          <w:i/>
          <w:noProof/>
          <w:sz w:val="28"/>
          <w:lang w:val="sv-SE" w:eastAsia="zh-CN"/>
        </w:rPr>
        <w:t>5</w:t>
      </w:r>
      <w:r w:rsidR="00266064">
        <w:rPr>
          <w:rFonts w:hint="eastAsia"/>
          <w:b/>
          <w:i/>
          <w:noProof/>
          <w:sz w:val="28"/>
          <w:lang w:val="sv-SE" w:eastAsia="zh-CN"/>
        </w:rPr>
        <w:t>2100</w:t>
      </w:r>
    </w:p>
    <w:p w14:paraId="155B7DEA" w14:textId="77777777" w:rsidR="00900563" w:rsidRPr="003A435B" w:rsidRDefault="00900563" w:rsidP="00900563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4AB5C9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6064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8E481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28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541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9BCFE" w:rsidR="001E41F3" w:rsidRPr="00410371" w:rsidRDefault="000D58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5B6A3A">
              <w:rPr>
                <w:rFonts w:hint="eastAsia"/>
                <w:b/>
                <w:sz w:val="28"/>
                <w:lang w:val="en-CA" w:eastAsia="zh-CN"/>
              </w:rPr>
              <w:t>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93E42" w:rsidR="001E41F3" w:rsidRPr="00410371" w:rsidRDefault="000842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0E682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0788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1A3B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17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C99F8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</w:t>
            </w:r>
            <w:r w:rsidR="004F6DE4">
              <w:rPr>
                <w:rFonts w:hint="eastAsia"/>
                <w:lang w:eastAsia="zh-CN"/>
              </w:rPr>
              <w:t xml:space="preserve"> </w:t>
            </w:r>
            <w:r w:rsidR="004F6DE4" w:rsidRPr="004F6DE4">
              <w:rPr>
                <w:lang w:eastAsia="zh-CN"/>
              </w:rPr>
              <w:t>TS 28.541</w:t>
            </w:r>
            <w:r>
              <w:t xml:space="preserve"> </w:t>
            </w:r>
            <w:r w:rsidR="00AF260A" w:rsidRPr="00AF260A">
              <w:rPr>
                <w:lang w:eastAsia="zh-CN"/>
              </w:rPr>
              <w:t xml:space="preserve">Correction on wrong attribute </w:t>
            </w:r>
            <w:r w:rsidR="00AF260A">
              <w:rPr>
                <w:rFonts w:hint="eastAsia"/>
                <w:noProof/>
                <w:lang w:eastAsia="zh-CN"/>
              </w:rPr>
              <w:t>property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9EB59" w:rsidR="001E41F3" w:rsidRDefault="00673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924B" w:rsidR="001E41F3" w:rsidRDefault="00526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E4599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8C26A5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8C26A5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C65CB" w:rsidR="001E41F3" w:rsidRDefault="008C26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9D35C4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266064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266064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266064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266064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C5FAB" w:rsidR="00FD7178" w:rsidRPr="00FD7178" w:rsidRDefault="00554B86" w:rsidP="00DE12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 typo for the </w:t>
            </w:r>
            <w:r w:rsidRPr="00554B86">
              <w:rPr>
                <w:noProof/>
                <w:lang w:eastAsia="zh-CN"/>
              </w:rPr>
              <w:t>attribute property isWritable of isOnboardSatellite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554B86">
              <w:rPr>
                <w:rFonts w:hint="eastAsia"/>
                <w:noProof/>
                <w:lang w:eastAsia="zh-CN"/>
              </w:rPr>
              <w:t xml:space="preserve"> </w:t>
            </w:r>
            <w:r w:rsidR="00DE1206">
              <w:rPr>
                <w:rFonts w:hint="eastAsia"/>
                <w:noProof/>
                <w:lang w:eastAsia="zh-CN"/>
              </w:rPr>
              <w:t>Wrong attribute propert</w:t>
            </w:r>
            <w:r w:rsidR="00AF260A">
              <w:rPr>
                <w:rFonts w:hint="eastAsia"/>
                <w:noProof/>
                <w:lang w:eastAsia="zh-CN"/>
              </w:rPr>
              <w:t>y</w:t>
            </w:r>
            <w:r w:rsidR="00DE1206">
              <w:rPr>
                <w:rFonts w:hint="eastAsia"/>
                <w:noProof/>
                <w:lang w:eastAsia="zh-CN"/>
              </w:rPr>
              <w:t xml:space="preserve"> definition cause</w:t>
            </w:r>
            <w:r w:rsidR="00C60491">
              <w:rPr>
                <w:rFonts w:hint="eastAsia"/>
                <w:noProof/>
                <w:lang w:eastAsia="zh-CN"/>
              </w:rPr>
              <w:t>s</w:t>
            </w:r>
            <w:r w:rsidR="00DE1206">
              <w:rPr>
                <w:rFonts w:hint="eastAsia"/>
                <w:noProof/>
                <w:lang w:eastAsia="zh-CN"/>
              </w:rPr>
              <w:t xml:space="preserve"> confus</w:t>
            </w:r>
            <w:r w:rsidR="00C60491">
              <w:rPr>
                <w:rFonts w:hint="eastAsia"/>
                <w:noProof/>
                <w:lang w:eastAsia="zh-CN"/>
              </w:rPr>
              <w:t>ion</w:t>
            </w:r>
            <w:r w:rsidR="00DE12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A0D379" w:rsidR="00A657BE" w:rsidRDefault="00DE1206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Fix</w:t>
            </w:r>
            <w:r w:rsidR="00C60491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wrong</w:t>
            </w:r>
            <w:r w:rsidR="004E03B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attributes </w:t>
            </w:r>
            <w:r w:rsidR="00AF260A">
              <w:rPr>
                <w:rFonts w:hint="eastAsia"/>
                <w:noProof/>
                <w:lang w:eastAsia="zh-CN"/>
              </w:rPr>
              <w:t xml:space="preserve">property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 w:rsidR="009D3266" w:rsidRPr="009D326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9457D" w:rsidR="001E41F3" w:rsidRDefault="00DE1206" w:rsidP="001953DF">
            <w:pPr>
              <w:pStyle w:val="CRCoverPage"/>
              <w:spacing w:after="0"/>
              <w:rPr>
                <w:noProof/>
              </w:rPr>
            </w:pPr>
            <w:r w:rsidRPr="00DE1206">
              <w:rPr>
                <w:noProof/>
              </w:rPr>
              <w:t xml:space="preserve"> </w:t>
            </w:r>
            <w:r w:rsidRPr="000F1799">
              <w:rPr>
                <w:lang w:val="en-CA" w:eastAsia="zh-CN"/>
              </w:rPr>
              <w:t>Unclear definition and format may lead</w:t>
            </w:r>
            <w:r w:rsidR="00C60491">
              <w:rPr>
                <w:rFonts w:hint="eastAsia"/>
                <w:lang w:val="en-CA" w:eastAsia="zh-CN"/>
              </w:rPr>
              <w:t xml:space="preserve"> to</w:t>
            </w:r>
            <w:r w:rsidRPr="000F1799">
              <w:rPr>
                <w:lang w:val="en-CA" w:eastAsia="zh-CN"/>
              </w:rPr>
              <w:t xml:space="preserve"> incorrect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0FBD" w:rsidR="001E41F3" w:rsidRDefault="00712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476AE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667F57" w:rsidR="002D5B48" w:rsidRDefault="00DE1206" w:rsidP="002D5B48">
            <w:pPr>
              <w:pStyle w:val="CRCoverPage"/>
              <w:spacing w:after="0"/>
              <w:ind w:left="100"/>
              <w:rPr>
                <w:noProof/>
              </w:rPr>
            </w:pPr>
            <w:r w:rsidRPr="00DE1206">
              <w:rPr>
                <w:noProof/>
              </w:rPr>
              <w:t>S5-250932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First change</w:t>
      </w:r>
    </w:p>
    <w:p w14:paraId="417E3BFB" w14:textId="77777777" w:rsidR="00DE1206" w:rsidRDefault="00DE1206" w:rsidP="00DE1206">
      <w:pPr>
        <w:pStyle w:val="40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22CFECB1" w14:textId="77777777" w:rsidR="00DE1206" w:rsidRDefault="00DE1206" w:rsidP="00DE1206">
      <w:r>
        <w:t>The GNBDUFunction IOC includes attributes inherited from ManagedFunction IOC (defined in TS 28.622[30]) and the following attributes:</w:t>
      </w:r>
    </w:p>
    <w:p w14:paraId="1DB81A58" w14:textId="77777777" w:rsidR="00DE1206" w:rsidRPr="00F17312" w:rsidRDefault="00DE1206" w:rsidP="00DE120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DE1206" w14:paraId="6741623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D765DB" w14:textId="77777777" w:rsidR="00DE1206" w:rsidRDefault="00DE1206" w:rsidP="00404CC7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6B4BC3" w14:textId="77777777" w:rsidR="00DE1206" w:rsidRDefault="00DE1206" w:rsidP="00404CC7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466370" w14:textId="77777777" w:rsidR="00DE1206" w:rsidRDefault="00DE1206" w:rsidP="00404CC7">
            <w:pPr>
              <w:pStyle w:val="TAH"/>
            </w:pPr>
            <w: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61933B" w14:textId="77777777" w:rsidR="00DE1206" w:rsidRDefault="00DE1206" w:rsidP="00404CC7">
            <w:pPr>
              <w:pStyle w:val="TAH"/>
            </w:pPr>
            <w:bookmarkStart w:id="1" w:name="_Hlk195212581"/>
            <w:r>
              <w:t>isWritable</w:t>
            </w:r>
            <w:bookmarkEnd w:id="1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5A2C95" w14:textId="77777777" w:rsidR="00DE1206" w:rsidRDefault="00DE1206" w:rsidP="00404C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6D040D" w14:textId="77777777" w:rsidR="00DE1206" w:rsidRDefault="00DE1206" w:rsidP="00404CC7">
            <w:pPr>
              <w:pStyle w:val="TAH"/>
            </w:pPr>
            <w:r>
              <w:t>isNotifyable</w:t>
            </w:r>
          </w:p>
        </w:tc>
      </w:tr>
      <w:tr w:rsidR="00DE1206" w14:paraId="770183E4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4BEB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46D7" w14:textId="77777777" w:rsidR="00DE1206" w:rsidRDefault="00DE1206" w:rsidP="00404CC7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A97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B104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B32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C58C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02033D03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C196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gNBDUName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3F6E" w14:textId="77777777" w:rsidR="00DE1206" w:rsidRDefault="00DE1206" w:rsidP="00404CC7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1A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E6F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33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BC58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7FCEC91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42AD" w14:textId="77777777" w:rsidR="00DE1206" w:rsidRDefault="00DE1206" w:rsidP="00404CC7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D598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0488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6DB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E40B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495" w14:textId="77777777" w:rsidR="00DE1206" w:rsidRDefault="00DE1206" w:rsidP="00404CC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DE1206" w14:paraId="35224AE5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80CE" w14:textId="77777777" w:rsidR="00DE1206" w:rsidRDefault="00DE1206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30E3" w14:textId="77777777" w:rsidR="00DE1206" w:rsidRDefault="00DE1206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3F9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15" w14:textId="77777777" w:rsidR="00DE1206" w:rsidRDefault="00DE1206" w:rsidP="00404CC7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9E4" w14:textId="77777777" w:rsidR="00DE1206" w:rsidRDefault="00DE1206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B090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DE1206" w14:paraId="4893565F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1113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rimRSReportConf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F698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0640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7B5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9829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025C" w14:textId="77777777" w:rsidR="00DE1206" w:rsidRDefault="00DE1206" w:rsidP="00404CC7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E1206" w14:paraId="211B9F2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7E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bookmarkStart w:id="2" w:name="_Hlk195212300"/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7D5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FAF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FB3" w14:textId="31D710D0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del w:id="3" w:author="rev1" w:date="2025-03-27T00:03:00Z" w16du:dateUtc="2025-03-26T16:03:00Z">
              <w:r w:rsidDel="00DE1206">
                <w:rPr>
                  <w:lang w:eastAsia="zh-CN"/>
                </w:rPr>
                <w:delText>T</w:delText>
              </w:r>
            </w:del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BB1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819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bookmarkEnd w:id="2"/>
      <w:tr w:rsidR="00DE1206" w14:paraId="0FBD75CE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E09" w14:textId="77777777" w:rsidR="00DE1206" w:rsidRDefault="00DE1206" w:rsidP="00404CC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D3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D6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B3E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8E8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EE2" w14:textId="77777777" w:rsidR="00DE1206" w:rsidRDefault="00DE1206" w:rsidP="00404CC7">
            <w:pPr>
              <w:pStyle w:val="TAL"/>
              <w:jc w:val="center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  <w:tr w:rsidR="00DE1206" w14:paraId="293B0B7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37E" w14:textId="77777777" w:rsidR="00DE1206" w:rsidRDefault="00DE1206" w:rsidP="00404CC7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9C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F38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7C7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E5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42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DE1206" w14:paraId="1C3429A8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769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B2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33A1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FDD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C18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A9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E1206" w14:paraId="01486EB0" w14:textId="77777777" w:rsidTr="00404CC7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5BD" w14:textId="77777777" w:rsidR="00DE1206" w:rsidRDefault="00DE1206" w:rsidP="00404C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483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4FEB" w14:textId="77777777" w:rsidR="00DE1206" w:rsidRDefault="00DE1206" w:rsidP="00404CC7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42F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030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55C" w14:textId="77777777" w:rsidR="00DE1206" w:rsidRDefault="00DE1206" w:rsidP="00404CC7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2CAF542" w14:textId="77777777" w:rsidR="00DE1206" w:rsidRDefault="00DE1206" w:rsidP="00DE1206">
      <w:pPr>
        <w:rPr>
          <w:lang w:eastAsia="zh-CN"/>
        </w:rPr>
      </w:pPr>
      <w:bookmarkStart w:id="4" w:name="_Toc59182431"/>
      <w:bookmarkStart w:id="5" w:name="_Toc59183897"/>
      <w:bookmarkStart w:id="6" w:name="_Toc59194832"/>
      <w:bookmarkStart w:id="7" w:name="_Toc59439258"/>
      <w:bookmarkStart w:id="8" w:name="_Toc67989681"/>
    </w:p>
    <w:bookmarkEnd w:id="4"/>
    <w:bookmarkEnd w:id="5"/>
    <w:bookmarkEnd w:id="6"/>
    <w:bookmarkEnd w:id="7"/>
    <w:bookmarkEnd w:id="8"/>
    <w:p w14:paraId="4C50594A" w14:textId="77777777" w:rsidR="00DE1206" w:rsidRPr="00DE1206" w:rsidRDefault="00DE1206" w:rsidP="00DE1206"/>
    <w:sectPr w:rsidR="00DE1206" w:rsidRPr="00DE12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C133F" w14:textId="77777777" w:rsidR="009304CB" w:rsidRDefault="009304CB">
      <w:r>
        <w:separator/>
      </w:r>
    </w:p>
  </w:endnote>
  <w:endnote w:type="continuationSeparator" w:id="0">
    <w:p w14:paraId="52B60B3B" w14:textId="77777777" w:rsidR="009304CB" w:rsidRDefault="0093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91172" w14:textId="77777777" w:rsidR="009304CB" w:rsidRDefault="009304CB">
      <w:r>
        <w:separator/>
      </w:r>
    </w:p>
  </w:footnote>
  <w:footnote w:type="continuationSeparator" w:id="0">
    <w:p w14:paraId="0684F863" w14:textId="77777777" w:rsidR="009304CB" w:rsidRDefault="0093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8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3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9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6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1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22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6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2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3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28"/>
  </w:num>
  <w:num w:numId="7" w16cid:durableId="1232735506">
    <w:abstractNumId w:val="68"/>
  </w:num>
  <w:num w:numId="8" w16cid:durableId="518659399">
    <w:abstractNumId w:val="15"/>
  </w:num>
  <w:num w:numId="9" w16cid:durableId="1501503214">
    <w:abstractNumId w:val="111"/>
  </w:num>
  <w:num w:numId="10" w16cid:durableId="1355426435">
    <w:abstractNumId w:val="122"/>
  </w:num>
  <w:num w:numId="11" w16cid:durableId="267812359">
    <w:abstractNumId w:val="62"/>
  </w:num>
  <w:num w:numId="12" w16cid:durableId="390928086">
    <w:abstractNumId w:val="134"/>
  </w:num>
  <w:num w:numId="13" w16cid:durableId="885264920">
    <w:abstractNumId w:val="88"/>
  </w:num>
  <w:num w:numId="14" w16cid:durableId="1319112317">
    <w:abstractNumId w:val="107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83"/>
  </w:num>
  <w:num w:numId="18" w16cid:durableId="1283030826">
    <w:abstractNumId w:val="135"/>
  </w:num>
  <w:num w:numId="19" w16cid:durableId="882250298">
    <w:abstractNumId w:val="54"/>
  </w:num>
  <w:num w:numId="20" w16cid:durableId="1654486297">
    <w:abstractNumId w:val="59"/>
  </w:num>
  <w:num w:numId="21" w16cid:durableId="2133672693">
    <w:abstractNumId w:val="60"/>
  </w:num>
  <w:num w:numId="22" w16cid:durableId="1954557045">
    <w:abstractNumId w:val="103"/>
  </w:num>
  <w:num w:numId="23" w16cid:durableId="1061639904">
    <w:abstractNumId w:val="80"/>
  </w:num>
  <w:num w:numId="24" w16cid:durableId="229393001">
    <w:abstractNumId w:val="142"/>
  </w:num>
  <w:num w:numId="25" w16cid:durableId="124154500">
    <w:abstractNumId w:val="29"/>
  </w:num>
  <w:num w:numId="26" w16cid:durableId="140854105">
    <w:abstractNumId w:val="131"/>
  </w:num>
  <w:num w:numId="27" w16cid:durableId="1856773480">
    <w:abstractNumId w:val="102"/>
  </w:num>
  <w:num w:numId="28" w16cid:durableId="1702634758">
    <w:abstractNumId w:val="138"/>
  </w:num>
  <w:num w:numId="29" w16cid:durableId="450589890">
    <w:abstractNumId w:val="48"/>
  </w:num>
  <w:num w:numId="30" w16cid:durableId="195313672">
    <w:abstractNumId w:val="71"/>
  </w:num>
  <w:num w:numId="31" w16cid:durableId="976031795">
    <w:abstractNumId w:val="17"/>
  </w:num>
  <w:num w:numId="32" w16cid:durableId="785928265">
    <w:abstractNumId w:val="46"/>
  </w:num>
  <w:num w:numId="33" w16cid:durableId="1200778458">
    <w:abstractNumId w:val="38"/>
  </w:num>
  <w:num w:numId="34" w16cid:durableId="634676927">
    <w:abstractNumId w:val="14"/>
  </w:num>
  <w:num w:numId="35" w16cid:durableId="1808009517">
    <w:abstractNumId w:val="108"/>
  </w:num>
  <w:num w:numId="36" w16cid:durableId="947664209">
    <w:abstractNumId w:val="55"/>
  </w:num>
  <w:num w:numId="37" w16cid:durableId="719478317">
    <w:abstractNumId w:val="87"/>
  </w:num>
  <w:num w:numId="38" w16cid:durableId="811756282">
    <w:abstractNumId w:val="93"/>
  </w:num>
  <w:num w:numId="39" w16cid:durableId="1432122764">
    <w:abstractNumId w:val="12"/>
  </w:num>
  <w:num w:numId="40" w16cid:durableId="1117143630">
    <w:abstractNumId w:val="118"/>
  </w:num>
  <w:num w:numId="41" w16cid:durableId="1872571119">
    <w:abstractNumId w:val="90"/>
  </w:num>
  <w:num w:numId="42" w16cid:durableId="1288198897">
    <w:abstractNumId w:val="33"/>
  </w:num>
  <w:num w:numId="43" w16cid:durableId="183327914">
    <w:abstractNumId w:val="20"/>
  </w:num>
  <w:num w:numId="44" w16cid:durableId="504981206">
    <w:abstractNumId w:val="116"/>
  </w:num>
  <w:num w:numId="45" w16cid:durableId="1699811968">
    <w:abstractNumId w:val="39"/>
  </w:num>
  <w:num w:numId="46" w16cid:durableId="1628312059">
    <w:abstractNumId w:val="86"/>
  </w:num>
  <w:num w:numId="47" w16cid:durableId="2096972013">
    <w:abstractNumId w:val="121"/>
  </w:num>
  <w:num w:numId="48" w16cid:durableId="2032146437">
    <w:abstractNumId w:val="136"/>
  </w:num>
  <w:num w:numId="49" w16cid:durableId="656999390">
    <w:abstractNumId w:val="96"/>
  </w:num>
  <w:num w:numId="50" w16cid:durableId="452675381">
    <w:abstractNumId w:val="77"/>
  </w:num>
  <w:num w:numId="51" w16cid:durableId="2117749961">
    <w:abstractNumId w:val="101"/>
  </w:num>
  <w:num w:numId="52" w16cid:durableId="1866213772">
    <w:abstractNumId w:val="105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1"/>
  </w:num>
  <w:num w:numId="62" w16cid:durableId="1825704219">
    <w:abstractNumId w:val="133"/>
  </w:num>
  <w:num w:numId="63" w16cid:durableId="337386521">
    <w:abstractNumId w:val="36"/>
  </w:num>
  <w:num w:numId="64" w16cid:durableId="403987524">
    <w:abstractNumId w:val="95"/>
  </w:num>
  <w:num w:numId="65" w16cid:durableId="2024696564">
    <w:abstractNumId w:val="72"/>
  </w:num>
  <w:num w:numId="66" w16cid:durableId="1856577425">
    <w:abstractNumId w:val="50"/>
  </w:num>
  <w:num w:numId="67" w16cid:durableId="1186481733">
    <w:abstractNumId w:val="110"/>
  </w:num>
  <w:num w:numId="68" w16cid:durableId="4091152">
    <w:abstractNumId w:val="84"/>
  </w:num>
  <w:num w:numId="69" w16cid:durableId="1360887317">
    <w:abstractNumId w:val="97"/>
  </w:num>
  <w:num w:numId="70" w16cid:durableId="990139423">
    <w:abstractNumId w:val="45"/>
  </w:num>
  <w:num w:numId="71" w16cid:durableId="1896311011">
    <w:abstractNumId w:val="32"/>
  </w:num>
  <w:num w:numId="72" w16cid:durableId="179199719">
    <w:abstractNumId w:val="42"/>
  </w:num>
  <w:num w:numId="73" w16cid:durableId="278728154">
    <w:abstractNumId w:val="85"/>
  </w:num>
  <w:num w:numId="74" w16cid:durableId="109059921">
    <w:abstractNumId w:val="119"/>
  </w:num>
  <w:num w:numId="75" w16cid:durableId="604263442">
    <w:abstractNumId w:val="73"/>
  </w:num>
  <w:num w:numId="76" w16cid:durableId="1910573691">
    <w:abstractNumId w:val="28"/>
  </w:num>
  <w:num w:numId="77" w16cid:durableId="968512581">
    <w:abstractNumId w:val="78"/>
  </w:num>
  <w:num w:numId="78" w16cid:durableId="444737393">
    <w:abstractNumId w:val="44"/>
  </w:num>
  <w:num w:numId="79" w16cid:durableId="1591238048">
    <w:abstractNumId w:val="70"/>
  </w:num>
  <w:num w:numId="80" w16cid:durableId="2115856298">
    <w:abstractNumId w:val="115"/>
  </w:num>
  <w:num w:numId="81" w16cid:durableId="995567010">
    <w:abstractNumId w:val="123"/>
  </w:num>
  <w:num w:numId="82" w16cid:durableId="2121490401">
    <w:abstractNumId w:val="100"/>
  </w:num>
  <w:num w:numId="83" w16cid:durableId="225185240">
    <w:abstractNumId w:val="72"/>
    <w:lvlOverride w:ilvl="0">
      <w:startOverride w:val="1"/>
    </w:lvlOverride>
  </w:num>
  <w:num w:numId="84" w16cid:durableId="1177382220">
    <w:abstractNumId w:val="69"/>
  </w:num>
  <w:num w:numId="85" w16cid:durableId="1329596176">
    <w:abstractNumId w:val="106"/>
  </w:num>
  <w:num w:numId="86" w16cid:durableId="813452711">
    <w:abstractNumId w:val="41"/>
  </w:num>
  <w:num w:numId="87" w16cid:durableId="10802959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92"/>
  </w:num>
  <w:num w:numId="89" w16cid:durableId="625891175">
    <w:abstractNumId w:val="27"/>
  </w:num>
  <w:num w:numId="90" w16cid:durableId="1253659001">
    <w:abstractNumId w:val="126"/>
  </w:num>
  <w:num w:numId="91" w16cid:durableId="1474446749">
    <w:abstractNumId w:val="51"/>
  </w:num>
  <w:num w:numId="92" w16cid:durableId="1290478603">
    <w:abstractNumId w:val="8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39"/>
  </w:num>
  <w:num w:numId="94" w16cid:durableId="1054350691">
    <w:abstractNumId w:val="53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30"/>
  </w:num>
  <w:num w:numId="98" w16cid:durableId="552933957">
    <w:abstractNumId w:val="89"/>
  </w:num>
  <w:num w:numId="99" w16cid:durableId="248396018">
    <w:abstractNumId w:val="64"/>
  </w:num>
  <w:num w:numId="100" w16cid:durableId="1703238210">
    <w:abstractNumId w:val="137"/>
  </w:num>
  <w:num w:numId="101" w16cid:durableId="1842811545">
    <w:abstractNumId w:val="22"/>
  </w:num>
  <w:num w:numId="102" w16cid:durableId="1186404781">
    <w:abstractNumId w:val="52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17"/>
  </w:num>
  <w:num w:numId="107" w16cid:durableId="1913925018">
    <w:abstractNumId w:val="141"/>
  </w:num>
  <w:num w:numId="108" w16cid:durableId="1072970965">
    <w:abstractNumId w:val="37"/>
  </w:num>
  <w:num w:numId="109" w16cid:durableId="1128091264">
    <w:abstractNumId w:val="79"/>
  </w:num>
  <w:num w:numId="110" w16cid:durableId="1434936089">
    <w:abstractNumId w:val="75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40"/>
  </w:num>
  <w:num w:numId="114" w16cid:durableId="1708721576">
    <w:abstractNumId w:val="99"/>
  </w:num>
  <w:num w:numId="115" w16cid:durableId="1812477143">
    <w:abstractNumId w:val="125"/>
  </w:num>
  <w:num w:numId="116" w16cid:durableId="1874148642">
    <w:abstractNumId w:val="49"/>
  </w:num>
  <w:num w:numId="117" w16cid:durableId="810486844">
    <w:abstractNumId w:val="98"/>
  </w:num>
  <w:num w:numId="118" w16cid:durableId="648484408">
    <w:abstractNumId w:val="76"/>
  </w:num>
  <w:num w:numId="119" w16cid:durableId="416444305">
    <w:abstractNumId w:val="127"/>
  </w:num>
  <w:num w:numId="120" w16cid:durableId="1625187718">
    <w:abstractNumId w:val="34"/>
  </w:num>
  <w:num w:numId="121" w16cid:durableId="463085030">
    <w:abstractNumId w:val="47"/>
  </w:num>
  <w:num w:numId="122" w16cid:durableId="1711302360">
    <w:abstractNumId w:val="91"/>
  </w:num>
  <w:num w:numId="123" w16cid:durableId="92602643">
    <w:abstractNumId w:val="132"/>
  </w:num>
  <w:num w:numId="124" w16cid:durableId="513345759">
    <w:abstractNumId w:val="40"/>
  </w:num>
  <w:num w:numId="125" w16cid:durableId="1871258636">
    <w:abstractNumId w:val="57"/>
  </w:num>
  <w:num w:numId="126" w16cid:durableId="97213073">
    <w:abstractNumId w:val="25"/>
  </w:num>
  <w:num w:numId="127" w16cid:durableId="1308507223">
    <w:abstractNumId w:val="94"/>
  </w:num>
  <w:num w:numId="128" w16cid:durableId="547029346">
    <w:abstractNumId w:val="112"/>
  </w:num>
  <w:num w:numId="129" w16cid:durableId="1521504133">
    <w:abstractNumId w:val="21"/>
  </w:num>
  <w:num w:numId="130" w16cid:durableId="1421752827">
    <w:abstractNumId w:val="63"/>
  </w:num>
  <w:num w:numId="131" w16cid:durableId="1424303536">
    <w:abstractNumId w:val="120"/>
  </w:num>
  <w:num w:numId="132" w16cid:durableId="448554396">
    <w:abstractNumId w:val="109"/>
  </w:num>
  <w:num w:numId="133" w16cid:durableId="1535073562">
    <w:abstractNumId w:val="114"/>
  </w:num>
  <w:num w:numId="134" w16cid:durableId="1985235907">
    <w:abstractNumId w:val="35"/>
  </w:num>
  <w:num w:numId="135" w16cid:durableId="1749839783">
    <w:abstractNumId w:val="82"/>
  </w:num>
  <w:num w:numId="136" w16cid:durableId="137037594">
    <w:abstractNumId w:val="58"/>
  </w:num>
  <w:num w:numId="137" w16cid:durableId="1031346996">
    <w:abstractNumId w:val="104"/>
  </w:num>
  <w:num w:numId="138" w16cid:durableId="1462067559">
    <w:abstractNumId w:val="56"/>
  </w:num>
  <w:num w:numId="139" w16cid:durableId="57894607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13"/>
  </w:num>
  <w:num w:numId="141" w16cid:durableId="1539009864">
    <w:abstractNumId w:val="18"/>
  </w:num>
  <w:num w:numId="142" w16cid:durableId="1548835706">
    <w:abstractNumId w:val="124"/>
  </w:num>
  <w:num w:numId="143" w16cid:durableId="152766468">
    <w:abstractNumId w:val="129"/>
  </w:num>
  <w:num w:numId="144" w16cid:durableId="215430643">
    <w:abstractNumId w:val="66"/>
  </w:num>
  <w:num w:numId="145" w16cid:durableId="2141262741">
    <w:abstractNumId w:val="23"/>
  </w:num>
  <w:num w:numId="146" w16cid:durableId="1346206145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76B3"/>
    <w:rsid w:val="0006495D"/>
    <w:rsid w:val="00064CFE"/>
    <w:rsid w:val="00075F62"/>
    <w:rsid w:val="000842C5"/>
    <w:rsid w:val="000A18A1"/>
    <w:rsid w:val="000A6394"/>
    <w:rsid w:val="000B72EC"/>
    <w:rsid w:val="000B7FED"/>
    <w:rsid w:val="000C038A"/>
    <w:rsid w:val="000C6598"/>
    <w:rsid w:val="000D44B3"/>
    <w:rsid w:val="000D58D3"/>
    <w:rsid w:val="000E014D"/>
    <w:rsid w:val="000E2A0B"/>
    <w:rsid w:val="000F2C66"/>
    <w:rsid w:val="00101263"/>
    <w:rsid w:val="00104781"/>
    <w:rsid w:val="00120AF5"/>
    <w:rsid w:val="001215A7"/>
    <w:rsid w:val="0014431C"/>
    <w:rsid w:val="00145D43"/>
    <w:rsid w:val="0015277F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002A"/>
    <w:rsid w:val="001F5C92"/>
    <w:rsid w:val="002175FD"/>
    <w:rsid w:val="0022705D"/>
    <w:rsid w:val="00233143"/>
    <w:rsid w:val="00237F10"/>
    <w:rsid w:val="00243C57"/>
    <w:rsid w:val="0026004D"/>
    <w:rsid w:val="002640DD"/>
    <w:rsid w:val="00266064"/>
    <w:rsid w:val="00267CD3"/>
    <w:rsid w:val="00275D12"/>
    <w:rsid w:val="00284FEB"/>
    <w:rsid w:val="002860C4"/>
    <w:rsid w:val="00287799"/>
    <w:rsid w:val="002B5741"/>
    <w:rsid w:val="002D5B48"/>
    <w:rsid w:val="002D6E68"/>
    <w:rsid w:val="002E472E"/>
    <w:rsid w:val="002F5BEA"/>
    <w:rsid w:val="00300CC6"/>
    <w:rsid w:val="00305409"/>
    <w:rsid w:val="0034108E"/>
    <w:rsid w:val="0035332C"/>
    <w:rsid w:val="003609EF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27F8"/>
    <w:rsid w:val="004242F1"/>
    <w:rsid w:val="0042608D"/>
    <w:rsid w:val="004545E1"/>
    <w:rsid w:val="0047657D"/>
    <w:rsid w:val="004A52C6"/>
    <w:rsid w:val="004B75B7"/>
    <w:rsid w:val="004C4280"/>
    <w:rsid w:val="004D1D31"/>
    <w:rsid w:val="004E03BE"/>
    <w:rsid w:val="004E314F"/>
    <w:rsid w:val="004E6C5A"/>
    <w:rsid w:val="004F6DE4"/>
    <w:rsid w:val="005009D9"/>
    <w:rsid w:val="005030BC"/>
    <w:rsid w:val="0051580D"/>
    <w:rsid w:val="00526363"/>
    <w:rsid w:val="005465A6"/>
    <w:rsid w:val="00547111"/>
    <w:rsid w:val="00552668"/>
    <w:rsid w:val="00554B86"/>
    <w:rsid w:val="00557A8E"/>
    <w:rsid w:val="005658F2"/>
    <w:rsid w:val="00566353"/>
    <w:rsid w:val="00592D74"/>
    <w:rsid w:val="005B6A3A"/>
    <w:rsid w:val="005C146A"/>
    <w:rsid w:val="005D6EAF"/>
    <w:rsid w:val="005E2C44"/>
    <w:rsid w:val="005E5988"/>
    <w:rsid w:val="005E7899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D3E20"/>
    <w:rsid w:val="006E21FB"/>
    <w:rsid w:val="006E5AE3"/>
    <w:rsid w:val="006F1AF5"/>
    <w:rsid w:val="006F678A"/>
    <w:rsid w:val="00712EF2"/>
    <w:rsid w:val="007754E9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07880"/>
    <w:rsid w:val="0082573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A45A6"/>
    <w:rsid w:val="008B7764"/>
    <w:rsid w:val="008C26A5"/>
    <w:rsid w:val="008D39FE"/>
    <w:rsid w:val="008E1D32"/>
    <w:rsid w:val="008F3408"/>
    <w:rsid w:val="008F3789"/>
    <w:rsid w:val="008F686C"/>
    <w:rsid w:val="00900563"/>
    <w:rsid w:val="009148DE"/>
    <w:rsid w:val="00922AB0"/>
    <w:rsid w:val="00924488"/>
    <w:rsid w:val="009304CB"/>
    <w:rsid w:val="0093192B"/>
    <w:rsid w:val="00931A34"/>
    <w:rsid w:val="00932E60"/>
    <w:rsid w:val="00941E30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B3CC4"/>
    <w:rsid w:val="009C03E0"/>
    <w:rsid w:val="009C515A"/>
    <w:rsid w:val="009D17E3"/>
    <w:rsid w:val="009D3266"/>
    <w:rsid w:val="009D5768"/>
    <w:rsid w:val="009E3297"/>
    <w:rsid w:val="009F3E27"/>
    <w:rsid w:val="009F734F"/>
    <w:rsid w:val="00A00B07"/>
    <w:rsid w:val="00A0150C"/>
    <w:rsid w:val="00A04D3C"/>
    <w:rsid w:val="00A1069F"/>
    <w:rsid w:val="00A12F43"/>
    <w:rsid w:val="00A146B2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94798"/>
    <w:rsid w:val="00A96E3A"/>
    <w:rsid w:val="00AA2CBC"/>
    <w:rsid w:val="00AC5820"/>
    <w:rsid w:val="00AD1CD8"/>
    <w:rsid w:val="00AD44CF"/>
    <w:rsid w:val="00AE5DD8"/>
    <w:rsid w:val="00AE6D69"/>
    <w:rsid w:val="00AE794C"/>
    <w:rsid w:val="00AF260A"/>
    <w:rsid w:val="00AF78EB"/>
    <w:rsid w:val="00B04A66"/>
    <w:rsid w:val="00B13F88"/>
    <w:rsid w:val="00B258BB"/>
    <w:rsid w:val="00B36615"/>
    <w:rsid w:val="00B40F0C"/>
    <w:rsid w:val="00B619D9"/>
    <w:rsid w:val="00B67B97"/>
    <w:rsid w:val="00B722D8"/>
    <w:rsid w:val="00B84655"/>
    <w:rsid w:val="00B86A70"/>
    <w:rsid w:val="00B968C8"/>
    <w:rsid w:val="00BA3EC5"/>
    <w:rsid w:val="00BA51D9"/>
    <w:rsid w:val="00BB1B32"/>
    <w:rsid w:val="00BB5DFC"/>
    <w:rsid w:val="00BD279D"/>
    <w:rsid w:val="00BD6BB8"/>
    <w:rsid w:val="00BE01CF"/>
    <w:rsid w:val="00BE601B"/>
    <w:rsid w:val="00BF27A2"/>
    <w:rsid w:val="00C12D8A"/>
    <w:rsid w:val="00C15CB1"/>
    <w:rsid w:val="00C23240"/>
    <w:rsid w:val="00C32B8F"/>
    <w:rsid w:val="00C5451F"/>
    <w:rsid w:val="00C56FF8"/>
    <w:rsid w:val="00C60491"/>
    <w:rsid w:val="00C61335"/>
    <w:rsid w:val="00C61A91"/>
    <w:rsid w:val="00C66BA2"/>
    <w:rsid w:val="00C70030"/>
    <w:rsid w:val="00C95985"/>
    <w:rsid w:val="00CB1BC9"/>
    <w:rsid w:val="00CB2758"/>
    <w:rsid w:val="00CB43C8"/>
    <w:rsid w:val="00CC5026"/>
    <w:rsid w:val="00CC51DA"/>
    <w:rsid w:val="00CC68D0"/>
    <w:rsid w:val="00CF04BA"/>
    <w:rsid w:val="00CF08C3"/>
    <w:rsid w:val="00CF34B5"/>
    <w:rsid w:val="00CF5C18"/>
    <w:rsid w:val="00D01ABC"/>
    <w:rsid w:val="00D03F9A"/>
    <w:rsid w:val="00D06D51"/>
    <w:rsid w:val="00D1145C"/>
    <w:rsid w:val="00D11B18"/>
    <w:rsid w:val="00D175E2"/>
    <w:rsid w:val="00D24991"/>
    <w:rsid w:val="00D361DB"/>
    <w:rsid w:val="00D50255"/>
    <w:rsid w:val="00D66520"/>
    <w:rsid w:val="00D81E13"/>
    <w:rsid w:val="00D9275E"/>
    <w:rsid w:val="00D975CB"/>
    <w:rsid w:val="00DB23EE"/>
    <w:rsid w:val="00DB3140"/>
    <w:rsid w:val="00DB5ACA"/>
    <w:rsid w:val="00DC0FD6"/>
    <w:rsid w:val="00DC4CB0"/>
    <w:rsid w:val="00DE0DD7"/>
    <w:rsid w:val="00DE1206"/>
    <w:rsid w:val="00DE34CF"/>
    <w:rsid w:val="00DF18BB"/>
    <w:rsid w:val="00E054E2"/>
    <w:rsid w:val="00E13F3D"/>
    <w:rsid w:val="00E34898"/>
    <w:rsid w:val="00E62B43"/>
    <w:rsid w:val="00E806DA"/>
    <w:rsid w:val="00E82140"/>
    <w:rsid w:val="00E87E6D"/>
    <w:rsid w:val="00E9170C"/>
    <w:rsid w:val="00EA39FA"/>
    <w:rsid w:val="00EB09B7"/>
    <w:rsid w:val="00EB1BFD"/>
    <w:rsid w:val="00EB2F62"/>
    <w:rsid w:val="00EC0116"/>
    <w:rsid w:val="00EE0E86"/>
    <w:rsid w:val="00EE7D7C"/>
    <w:rsid w:val="00EF5641"/>
    <w:rsid w:val="00F01566"/>
    <w:rsid w:val="00F25D98"/>
    <w:rsid w:val="00F300FB"/>
    <w:rsid w:val="00F53069"/>
    <w:rsid w:val="00F67CB4"/>
    <w:rsid w:val="00F8512C"/>
    <w:rsid w:val="00FB482C"/>
    <w:rsid w:val="00FB6386"/>
    <w:rsid w:val="00FC0DC9"/>
    <w:rsid w:val="00FD7178"/>
    <w:rsid w:val="00FF25A7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65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uiPriority w:val="99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75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a"/>
    <w:rsid w:val="00CB2758"/>
    <w:rPr>
      <w:i/>
      <w:color w:val="0000FF"/>
    </w:rPr>
  </w:style>
  <w:style w:type="table" w:styleId="affffc">
    <w:name w:val="Table Grid"/>
    <w:basedOn w:val="a1"/>
    <w:rsid w:val="00CB2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CB2758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B2758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B275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CB2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CB2758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CB2758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CB2758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CB27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CB275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B2758"/>
  </w:style>
  <w:style w:type="character" w:customStyle="1" w:styleId="NOZchn">
    <w:name w:val="NO Zchn"/>
    <w:locked/>
    <w:rsid w:val="00CB2758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B2758"/>
  </w:style>
  <w:style w:type="character" w:customStyle="1" w:styleId="eop">
    <w:name w:val="eop"/>
    <w:rsid w:val="00CB2758"/>
  </w:style>
  <w:style w:type="character" w:customStyle="1" w:styleId="EXCar">
    <w:name w:val="EX Car"/>
    <w:rsid w:val="00CB2758"/>
    <w:rPr>
      <w:lang w:val="en-GB" w:eastAsia="en-US"/>
    </w:rPr>
  </w:style>
  <w:style w:type="character" w:customStyle="1" w:styleId="TAHChar">
    <w:name w:val="TAH Char"/>
    <w:rsid w:val="00CB275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B2758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B2758"/>
  </w:style>
  <w:style w:type="character" w:customStyle="1" w:styleId="line">
    <w:name w:val="line"/>
    <w:rsid w:val="00CB2758"/>
  </w:style>
  <w:style w:type="table" w:customStyle="1" w:styleId="110">
    <w:name w:val="网格表 1 浅色1"/>
    <w:basedOn w:val="a1"/>
    <w:uiPriority w:val="46"/>
    <w:rsid w:val="00CB275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2758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275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B275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CB2758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CB2758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CB2758"/>
  </w:style>
  <w:style w:type="character" w:customStyle="1" w:styleId="tabchar">
    <w:name w:val="tabchar"/>
    <w:basedOn w:val="a0"/>
    <w:rsid w:val="00CB2758"/>
  </w:style>
  <w:style w:type="numbering" w:customStyle="1" w:styleId="12">
    <w:name w:val="无列表1"/>
    <w:next w:val="a2"/>
    <w:uiPriority w:val="99"/>
    <w:semiHidden/>
    <w:unhideWhenUsed/>
    <w:rsid w:val="0054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catt-d3</cp:lastModifiedBy>
  <cp:revision>79</cp:revision>
  <cp:lastPrinted>1899-12-31T23:00:00Z</cp:lastPrinted>
  <dcterms:created xsi:type="dcterms:W3CDTF">2024-01-15T05:12:00Z</dcterms:created>
  <dcterms:modified xsi:type="dcterms:W3CDTF">2025-04-10T21:32:00Z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